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2EA6" w14:textId="77777777" w:rsidR="00025386" w:rsidRDefault="00191EF8" w:rsidP="00191EF8">
      <w:pPr>
        <w:pStyle w:val="Bezodstpw"/>
        <w:jc w:val="right"/>
        <w:rPr>
          <w:rFonts w:ascii="Arial" w:hAnsi="Arial" w:cs="Arial"/>
          <w:sz w:val="24"/>
          <w:szCs w:val="24"/>
        </w:rPr>
      </w:pPr>
      <w:bookmarkStart w:id="0" w:name="_Hlk60301409"/>
      <w:r>
        <w:rPr>
          <w:i/>
        </w:rPr>
        <w:tab/>
      </w:r>
      <w:r>
        <w:rPr>
          <w:i/>
        </w:rPr>
        <w:tab/>
      </w:r>
      <w:r w:rsidR="00657A47" w:rsidRPr="00191EF8">
        <w:rPr>
          <w:rFonts w:ascii="Arial" w:hAnsi="Arial" w:cs="Arial"/>
          <w:sz w:val="24"/>
          <w:szCs w:val="24"/>
        </w:rPr>
        <w:t xml:space="preserve">Załącznik nr </w:t>
      </w:r>
      <w:r w:rsidR="00AF4933" w:rsidRPr="00191EF8">
        <w:rPr>
          <w:rFonts w:ascii="Arial" w:hAnsi="Arial" w:cs="Arial"/>
          <w:sz w:val="24"/>
          <w:szCs w:val="24"/>
        </w:rPr>
        <w:t>4</w:t>
      </w:r>
      <w:r w:rsidR="007666D6" w:rsidRPr="00191EF8">
        <w:rPr>
          <w:rFonts w:ascii="Arial" w:hAnsi="Arial" w:cs="Arial"/>
          <w:sz w:val="24"/>
          <w:szCs w:val="24"/>
        </w:rPr>
        <w:t xml:space="preserve"> do SWZ</w:t>
      </w:r>
    </w:p>
    <w:p w14:paraId="6B3873D0" w14:textId="77777777" w:rsidR="00191EF8" w:rsidRPr="00191EF8" w:rsidRDefault="00191EF8" w:rsidP="00191EF8">
      <w:pPr>
        <w:pStyle w:val="Bezodstpw"/>
        <w:jc w:val="right"/>
        <w:rPr>
          <w:rFonts w:ascii="Arial" w:hAnsi="Arial" w:cs="Aria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14:paraId="20B942C0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BFE6C6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30052FA5" w14:textId="77777777" w:rsidR="00053927" w:rsidRP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52018E34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152F7929" w14:textId="77777777" w:rsidR="00BA3CDA" w:rsidRPr="00BA3CDA" w:rsidRDefault="00BA3CDA" w:rsidP="00BA3CDA">
      <w:pPr>
        <w:pStyle w:val="Bezodstpw"/>
        <w:spacing w:line="360" w:lineRule="auto"/>
        <w:rPr>
          <w:rFonts w:ascii="Arial" w:hAnsi="Arial" w:cs="Arial"/>
          <w:sz w:val="10"/>
          <w:szCs w:val="10"/>
        </w:rPr>
      </w:pPr>
    </w:p>
    <w:p w14:paraId="7E427BC4" w14:textId="5D25FB88" w:rsidR="00A137C9" w:rsidRPr="00BA3CDA" w:rsidRDefault="00A137C9" w:rsidP="00BA3CDA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BA3CDA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377"/>
        <w:gridCol w:w="6803"/>
      </w:tblGrid>
      <w:tr w:rsidR="00A137C9" w:rsidRPr="00BA3CDA" w14:paraId="604882D9" w14:textId="77777777" w:rsidTr="00AF2A41">
        <w:tc>
          <w:tcPr>
            <w:tcW w:w="2377" w:type="dxa"/>
          </w:tcPr>
          <w:p w14:paraId="5792FAFF" w14:textId="77777777" w:rsidR="00A137C9" w:rsidRPr="00BA3CDA" w:rsidRDefault="00A137C9" w:rsidP="00BA3CD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3C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CB3FEF3" w14:textId="55365CDF" w:rsidR="00A137C9" w:rsidRPr="00BA3CDA" w:rsidRDefault="001B344C" w:rsidP="00BA3CD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F1F6A">
              <w:rPr>
                <w:rFonts w:ascii="Arial" w:hAnsi="Arial" w:cs="Arial"/>
                <w:b/>
                <w:iCs/>
                <w:color w:val="000000"/>
                <w:kern w:val="1"/>
                <w:sz w:val="24"/>
                <w:szCs w:val="24"/>
              </w:rPr>
              <w:t xml:space="preserve">Dostawa </w:t>
            </w:r>
            <w:r w:rsidRPr="001F1F6A">
              <w:rPr>
                <w:rFonts w:ascii="Arial" w:hAnsi="Arial" w:cs="Arial"/>
                <w:b/>
                <w:bCs/>
                <w:kern w:val="1"/>
                <w:sz w:val="24"/>
                <w:szCs w:val="24"/>
              </w:rPr>
              <w:t>jednego lekkiego samochodu ratowniczo – gaśniczego z napędem 4x4 dla OSP w Bilnie</w:t>
            </w:r>
            <w:r w:rsidR="009652F4" w:rsidRPr="009678A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AF4933" w:rsidRPr="00A2540E" w14:paraId="624EFA84" w14:textId="77777777" w:rsidTr="00AF2A41">
        <w:tc>
          <w:tcPr>
            <w:tcW w:w="2377" w:type="dxa"/>
          </w:tcPr>
          <w:p w14:paraId="58D09F1D" w14:textId="77777777" w:rsidR="00AF4933" w:rsidRPr="00A2540E" w:rsidRDefault="00AF4933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6750508" w14:textId="473BB742" w:rsidR="00AF4933" w:rsidRPr="00BA3CDA" w:rsidRDefault="001B344C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OSP/1/2026</w:t>
            </w:r>
          </w:p>
        </w:tc>
      </w:tr>
    </w:tbl>
    <w:p w14:paraId="0AED8867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59680DA" w14:textId="15B6B9A4" w:rsidR="003A486D" w:rsidRPr="00AF2A41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F2A41">
        <w:rPr>
          <w:rFonts w:ascii="Arial" w:hAnsi="Arial" w:cs="Arial"/>
          <w:sz w:val="24"/>
          <w:szCs w:val="24"/>
        </w:rPr>
        <w:t xml:space="preserve">prowadzonego </w:t>
      </w:r>
      <w:r w:rsidRPr="001B344C">
        <w:rPr>
          <w:rFonts w:ascii="Arial" w:hAnsi="Arial" w:cs="Arial"/>
          <w:sz w:val="24"/>
          <w:szCs w:val="24"/>
        </w:rPr>
        <w:t xml:space="preserve">przez </w:t>
      </w:r>
      <w:r w:rsidR="001B344C" w:rsidRPr="001B344C">
        <w:rPr>
          <w:rFonts w:ascii="Arial" w:hAnsi="Arial" w:cs="Arial"/>
          <w:b/>
          <w:sz w:val="24"/>
          <w:szCs w:val="24"/>
        </w:rPr>
        <w:t xml:space="preserve">Ochotniczą Straż Pożarną w Bilnie, </w:t>
      </w:r>
      <w:r w:rsidR="001B344C" w:rsidRPr="001B344C">
        <w:rPr>
          <w:rFonts w:ascii="Arial" w:hAnsi="Arial" w:cs="Arial"/>
          <w:color w:val="000000"/>
          <w:sz w:val="24"/>
          <w:szCs w:val="24"/>
        </w:rPr>
        <w:t>Bilno 9A, 87-840 Lubień Kujawski</w:t>
      </w:r>
      <w:r w:rsidRPr="001B344C">
        <w:rPr>
          <w:rFonts w:ascii="Arial" w:hAnsi="Arial" w:cs="Arial"/>
          <w:bCs/>
          <w:sz w:val="24"/>
          <w:szCs w:val="24"/>
        </w:rPr>
        <w:t>,</w:t>
      </w:r>
      <w:r w:rsidRPr="001B344C">
        <w:rPr>
          <w:rFonts w:ascii="Arial" w:hAnsi="Arial" w:cs="Arial"/>
          <w:sz w:val="24"/>
          <w:szCs w:val="24"/>
        </w:rPr>
        <w:t xml:space="preserve"> d</w:t>
      </w:r>
      <w:r w:rsidR="008D442B" w:rsidRPr="001B344C">
        <w:rPr>
          <w:rFonts w:ascii="Arial" w:eastAsia="Times New Roman" w:hAnsi="Arial" w:cs="Arial"/>
          <w:sz w:val="24"/>
          <w:szCs w:val="24"/>
          <w:lang w:eastAsia="pl-PL"/>
        </w:rPr>
        <w:t xml:space="preserve">ziałając </w:t>
      </w:r>
      <w:r w:rsidR="003A486D" w:rsidRPr="001B344C">
        <w:rPr>
          <w:rFonts w:ascii="Arial" w:eastAsia="Times New Roman" w:hAnsi="Arial" w:cs="Arial"/>
          <w:sz w:val="24"/>
          <w:szCs w:val="24"/>
          <w:lang w:eastAsia="pl-PL"/>
        </w:rPr>
        <w:t>w imieniu</w:t>
      </w:r>
      <w:r w:rsidR="003A486D" w:rsidRPr="00AF2A41">
        <w:rPr>
          <w:rFonts w:ascii="Arial" w:eastAsia="Times New Roman" w:hAnsi="Arial" w:cs="Arial"/>
          <w:sz w:val="24"/>
          <w:szCs w:val="24"/>
          <w:lang w:eastAsia="pl-PL"/>
        </w:rPr>
        <w:t xml:space="preserve"> Wykonawców wspólnie ubiegających się o udzielenie zamówienia w </w:t>
      </w:r>
      <w:r w:rsidR="008D442B" w:rsidRPr="00AF2A41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09DA1632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5"/>
        <w:gridCol w:w="4892"/>
      </w:tblGrid>
      <w:tr w:rsidR="003A486D" w:rsidRPr="0087706D" w14:paraId="4ED9B18B" w14:textId="77777777" w:rsidTr="00A137C9">
        <w:tc>
          <w:tcPr>
            <w:tcW w:w="617" w:type="dxa"/>
            <w:vAlign w:val="center"/>
          </w:tcPr>
          <w:p w14:paraId="0E923E54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1B6DDEE8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610D1B35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36A216CA" w14:textId="77777777" w:rsidTr="00A137C9">
        <w:tc>
          <w:tcPr>
            <w:tcW w:w="617" w:type="dxa"/>
            <w:vAlign w:val="center"/>
          </w:tcPr>
          <w:p w14:paraId="107D13EA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971B97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0AE60D8A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62D5FB3D" w14:textId="77777777" w:rsidTr="00A137C9">
        <w:tc>
          <w:tcPr>
            <w:tcW w:w="617" w:type="dxa"/>
            <w:vAlign w:val="center"/>
          </w:tcPr>
          <w:p w14:paraId="03510AF2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571D84E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281A64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6144B7F" w14:textId="1ED0EF0B" w:rsidR="00DC652A" w:rsidRPr="00A137C9" w:rsidRDefault="0024648D" w:rsidP="00191EF8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2019r. Prawo zamówień publicznych </w:t>
      </w:r>
      <w:r w:rsidR="00AF4933" w:rsidRPr="00AF4933">
        <w:rPr>
          <w:rFonts w:ascii="Arial" w:hAnsi="Arial" w:cs="Arial"/>
          <w:sz w:val="24"/>
          <w:szCs w:val="24"/>
        </w:rPr>
        <w:t>(tj. Dz. U. z 202</w:t>
      </w:r>
      <w:r w:rsidR="001B344C">
        <w:rPr>
          <w:rFonts w:ascii="Arial" w:hAnsi="Arial" w:cs="Arial"/>
          <w:sz w:val="24"/>
          <w:szCs w:val="24"/>
        </w:rPr>
        <w:t>6</w:t>
      </w:r>
      <w:r w:rsidR="00AF4933" w:rsidRPr="00AF4933">
        <w:rPr>
          <w:rFonts w:ascii="Arial" w:hAnsi="Arial" w:cs="Arial"/>
          <w:sz w:val="24"/>
          <w:szCs w:val="24"/>
        </w:rPr>
        <w:t xml:space="preserve"> poz. </w:t>
      </w:r>
      <w:r w:rsidR="001B344C">
        <w:rPr>
          <w:rFonts w:ascii="Arial" w:hAnsi="Arial" w:cs="Arial"/>
          <w:sz w:val="24"/>
          <w:szCs w:val="24"/>
        </w:rPr>
        <w:t>793</w:t>
      </w:r>
      <w:r w:rsidR="009D373B">
        <w:rPr>
          <w:rFonts w:ascii="Arial" w:hAnsi="Arial" w:cs="Arial"/>
          <w:sz w:val="24"/>
          <w:szCs w:val="24"/>
        </w:rPr>
        <w:t xml:space="preserve"> </w:t>
      </w:r>
      <w:r w:rsidR="009D373B" w:rsidRPr="000959EF">
        <w:rPr>
          <w:rFonts w:ascii="Arial" w:hAnsi="Arial" w:cs="Arial"/>
          <w:sz w:val="24"/>
          <w:szCs w:val="24"/>
        </w:rPr>
        <w:t>z późn. zm.</w:t>
      </w:r>
      <w:r w:rsidR="00AF4933" w:rsidRPr="00AF493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że</w:t>
      </w:r>
      <w:r w:rsidR="009D373B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w</w:t>
      </w:r>
      <w:r w:rsidR="009D373B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05"/>
        <w:gridCol w:w="4832"/>
      </w:tblGrid>
      <w:tr w:rsidR="00B641BE" w:rsidRPr="0087706D" w14:paraId="1E9E72E2" w14:textId="77777777" w:rsidTr="00A137C9">
        <w:tc>
          <w:tcPr>
            <w:tcW w:w="617" w:type="dxa"/>
            <w:vAlign w:val="center"/>
          </w:tcPr>
          <w:p w14:paraId="13A1160A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25D73B6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4D0D9F2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67646937" w14:textId="77777777" w:rsidTr="00A137C9">
        <w:tc>
          <w:tcPr>
            <w:tcW w:w="617" w:type="dxa"/>
            <w:vAlign w:val="center"/>
          </w:tcPr>
          <w:p w14:paraId="3FA9FCED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7758EC1B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2966CA1C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533F7C88" w14:textId="77777777" w:rsidTr="00A137C9">
        <w:tc>
          <w:tcPr>
            <w:tcW w:w="617" w:type="dxa"/>
            <w:vAlign w:val="center"/>
          </w:tcPr>
          <w:p w14:paraId="1225430B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3A89AB3A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E7AACAE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bookmarkEnd w:id="0"/>
    </w:tbl>
    <w:p w14:paraId="459947C5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B745A" w14:paraId="206D310A" w14:textId="77777777" w:rsidTr="004F10A0">
        <w:tc>
          <w:tcPr>
            <w:tcW w:w="2660" w:type="dxa"/>
          </w:tcPr>
          <w:p w14:paraId="24632CA8" w14:textId="77777777" w:rsidR="00A137C9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630CF8F" w14:textId="77777777" w:rsidR="00BA3CDA" w:rsidRPr="008B745A" w:rsidRDefault="00BA3CDA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BB4E594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5D80940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BE7B5B7" w14:textId="77777777" w:rsidR="00A137C9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23CCB95" w14:textId="77777777" w:rsidR="00BA3CDA" w:rsidRPr="008B745A" w:rsidRDefault="00BA3CDA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33302AD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6FA6E7B" w14:textId="77777777" w:rsidR="00A137C9" w:rsidRPr="008B745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AF4933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17FF03A2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default" r:id="rId7"/>
      <w:footerReference w:type="default" r:id="rId8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654AA" w14:textId="77777777" w:rsidR="009C3576" w:rsidRDefault="009C3576" w:rsidP="00025386">
      <w:pPr>
        <w:spacing w:after="0" w:line="240" w:lineRule="auto"/>
      </w:pPr>
      <w:r>
        <w:separator/>
      </w:r>
    </w:p>
  </w:endnote>
  <w:endnote w:type="continuationSeparator" w:id="0">
    <w:p w14:paraId="7642188E" w14:textId="77777777" w:rsidR="009C3576" w:rsidRDefault="009C3576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74E19" w14:textId="20478162" w:rsidR="00025386" w:rsidRPr="008E150E" w:rsidRDefault="008E150E" w:rsidP="001B344C">
    <w:pPr>
      <w:pStyle w:val="Stopka"/>
      <w:jc w:val="right"/>
      <w:rPr>
        <w:rFonts w:ascii="Arial" w:hAnsi="Arial"/>
        <w:i/>
        <w:iCs/>
        <w:sz w:val="18"/>
        <w:szCs w:val="18"/>
      </w:rPr>
    </w:pPr>
    <w:r>
      <w:rPr>
        <w:rFonts w:ascii="Arial" w:hAnsi="Arial"/>
        <w:sz w:val="18"/>
        <w:szCs w:val="18"/>
      </w:rPr>
      <w:t xml:space="preserve">     </w:t>
    </w:r>
    <w:r w:rsidR="00025386">
      <w:rPr>
        <w:rStyle w:val="Numerstrony"/>
        <w:rFonts w:ascii="Arial" w:hAnsi="Arial"/>
        <w:sz w:val="18"/>
        <w:szCs w:val="18"/>
      </w:rPr>
      <w:t xml:space="preserve">Strona: 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PAGE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D21B8F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  <w:r w:rsidR="00025386">
      <w:rPr>
        <w:rStyle w:val="Numerstrony"/>
        <w:rFonts w:ascii="Arial" w:hAnsi="Arial"/>
        <w:sz w:val="18"/>
        <w:szCs w:val="18"/>
      </w:rPr>
      <w:t>/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NUMPAGES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D21B8F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6BB36" w14:textId="77777777" w:rsidR="009C3576" w:rsidRDefault="009C3576" w:rsidP="00025386">
      <w:pPr>
        <w:spacing w:after="0" w:line="240" w:lineRule="auto"/>
      </w:pPr>
      <w:r>
        <w:separator/>
      </w:r>
    </w:p>
  </w:footnote>
  <w:footnote w:type="continuationSeparator" w:id="0">
    <w:p w14:paraId="043D03B1" w14:textId="77777777" w:rsidR="009C3576" w:rsidRDefault="009C3576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2419D" w14:textId="2BB5A9F1" w:rsidR="00AF4933" w:rsidRDefault="00AF4933" w:rsidP="00F00A2A">
    <w:pPr>
      <w:pStyle w:val="Nagwek"/>
      <w:tabs>
        <w:tab w:val="clear" w:pos="4536"/>
        <w:tab w:val="clear" w:pos="9072"/>
        <w:tab w:val="left" w:pos="232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0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EAA"/>
    <w:rsid w:val="00024C03"/>
    <w:rsid w:val="00025386"/>
    <w:rsid w:val="000409F8"/>
    <w:rsid w:val="000423B9"/>
    <w:rsid w:val="00053927"/>
    <w:rsid w:val="000806A6"/>
    <w:rsid w:val="00084786"/>
    <w:rsid w:val="0009371C"/>
    <w:rsid w:val="000A5CA8"/>
    <w:rsid w:val="000A7C2E"/>
    <w:rsid w:val="00136556"/>
    <w:rsid w:val="0016158F"/>
    <w:rsid w:val="00184B16"/>
    <w:rsid w:val="00191EF8"/>
    <w:rsid w:val="001B0277"/>
    <w:rsid w:val="001B344C"/>
    <w:rsid w:val="001C2314"/>
    <w:rsid w:val="001D5C00"/>
    <w:rsid w:val="001F2687"/>
    <w:rsid w:val="00213980"/>
    <w:rsid w:val="00217E11"/>
    <w:rsid w:val="0024648D"/>
    <w:rsid w:val="00253C10"/>
    <w:rsid w:val="002677B7"/>
    <w:rsid w:val="002E1595"/>
    <w:rsid w:val="00300E80"/>
    <w:rsid w:val="00316BFF"/>
    <w:rsid w:val="003555EC"/>
    <w:rsid w:val="003915F7"/>
    <w:rsid w:val="003A486D"/>
    <w:rsid w:val="003F08BC"/>
    <w:rsid w:val="004374F2"/>
    <w:rsid w:val="00460705"/>
    <w:rsid w:val="00460A07"/>
    <w:rsid w:val="00485239"/>
    <w:rsid w:val="00485B69"/>
    <w:rsid w:val="004A0686"/>
    <w:rsid w:val="004D7FA0"/>
    <w:rsid w:val="004E27D7"/>
    <w:rsid w:val="004F10A0"/>
    <w:rsid w:val="00523947"/>
    <w:rsid w:val="0055145C"/>
    <w:rsid w:val="005624D8"/>
    <w:rsid w:val="00620476"/>
    <w:rsid w:val="006301BD"/>
    <w:rsid w:val="00657A47"/>
    <w:rsid w:val="006F1BD5"/>
    <w:rsid w:val="006F701A"/>
    <w:rsid w:val="00745A44"/>
    <w:rsid w:val="00751F41"/>
    <w:rsid w:val="007666D6"/>
    <w:rsid w:val="007766D4"/>
    <w:rsid w:val="00791153"/>
    <w:rsid w:val="007A2C38"/>
    <w:rsid w:val="00824D73"/>
    <w:rsid w:val="00830970"/>
    <w:rsid w:val="008444CA"/>
    <w:rsid w:val="00854D2B"/>
    <w:rsid w:val="0087706D"/>
    <w:rsid w:val="008833CF"/>
    <w:rsid w:val="008B797E"/>
    <w:rsid w:val="008D442B"/>
    <w:rsid w:val="008E150E"/>
    <w:rsid w:val="008F2498"/>
    <w:rsid w:val="008F4C74"/>
    <w:rsid w:val="0093388F"/>
    <w:rsid w:val="009652F4"/>
    <w:rsid w:val="00970AB1"/>
    <w:rsid w:val="009776C3"/>
    <w:rsid w:val="0099728C"/>
    <w:rsid w:val="009C3576"/>
    <w:rsid w:val="009D373B"/>
    <w:rsid w:val="009E57C5"/>
    <w:rsid w:val="00A137C9"/>
    <w:rsid w:val="00A56A6F"/>
    <w:rsid w:val="00A87380"/>
    <w:rsid w:val="00A92054"/>
    <w:rsid w:val="00A94ABB"/>
    <w:rsid w:val="00AA0891"/>
    <w:rsid w:val="00AF2A41"/>
    <w:rsid w:val="00AF3D98"/>
    <w:rsid w:val="00AF4933"/>
    <w:rsid w:val="00AF4E90"/>
    <w:rsid w:val="00AF7375"/>
    <w:rsid w:val="00B1012B"/>
    <w:rsid w:val="00B11302"/>
    <w:rsid w:val="00B1279A"/>
    <w:rsid w:val="00B641BE"/>
    <w:rsid w:val="00B77707"/>
    <w:rsid w:val="00BA3CDA"/>
    <w:rsid w:val="00BD0ECD"/>
    <w:rsid w:val="00BE3BCE"/>
    <w:rsid w:val="00C26D5C"/>
    <w:rsid w:val="00CB29AC"/>
    <w:rsid w:val="00CD33F7"/>
    <w:rsid w:val="00D03170"/>
    <w:rsid w:val="00D21B8F"/>
    <w:rsid w:val="00D55FC4"/>
    <w:rsid w:val="00D9320D"/>
    <w:rsid w:val="00DC4842"/>
    <w:rsid w:val="00DC587A"/>
    <w:rsid w:val="00DC652A"/>
    <w:rsid w:val="00DE3B21"/>
    <w:rsid w:val="00DE73DD"/>
    <w:rsid w:val="00E045B8"/>
    <w:rsid w:val="00E20FE6"/>
    <w:rsid w:val="00E22EAA"/>
    <w:rsid w:val="00E27ABB"/>
    <w:rsid w:val="00E67109"/>
    <w:rsid w:val="00E86D3B"/>
    <w:rsid w:val="00EC10EE"/>
    <w:rsid w:val="00EC252D"/>
    <w:rsid w:val="00EF3368"/>
    <w:rsid w:val="00F00A2A"/>
    <w:rsid w:val="00F13EB5"/>
    <w:rsid w:val="00F275FB"/>
    <w:rsid w:val="00F334B4"/>
    <w:rsid w:val="00F70522"/>
    <w:rsid w:val="00F819A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3861C"/>
  <w15:chartTrackingRefBased/>
  <w15:docId w15:val="{5F0BF761-0790-4D8A-8031-A28BA0BF5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91E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13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AMMK</dc:creator>
  <cp:keywords/>
  <dc:description/>
  <cp:lastModifiedBy>Krzysztof Grudziński</cp:lastModifiedBy>
  <cp:revision>24</cp:revision>
  <cp:lastPrinted>2026-02-05T19:54:00Z</cp:lastPrinted>
  <dcterms:created xsi:type="dcterms:W3CDTF">2024-10-06T10:02:00Z</dcterms:created>
  <dcterms:modified xsi:type="dcterms:W3CDTF">2026-08-26T14:31:00Z</dcterms:modified>
</cp:coreProperties>
</file>